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C9961" w14:textId="77777777" w:rsidR="00B3735E" w:rsidRDefault="00B3735E" w:rsidP="00B37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SWEYN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4250184" w14:textId="77777777" w:rsidR="00B3735E" w:rsidRDefault="00B3735E" w:rsidP="00B37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Draper and Alderman.</w:t>
      </w:r>
    </w:p>
    <w:p w14:paraId="2AB818A5" w14:textId="77777777" w:rsidR="00B3735E" w:rsidRDefault="00B3735E" w:rsidP="00B3735E">
      <w:pPr>
        <w:rPr>
          <w:rFonts w:ascii="Times New Roman" w:hAnsi="Times New Roman" w:cs="Times New Roman"/>
        </w:rPr>
      </w:pPr>
    </w:p>
    <w:p w14:paraId="739636CC" w14:textId="77777777" w:rsidR="00B3735E" w:rsidRDefault="00B3735E" w:rsidP="00B3735E">
      <w:pPr>
        <w:rPr>
          <w:rFonts w:ascii="Times New Roman" w:hAnsi="Times New Roman" w:cs="Times New Roman"/>
        </w:rPr>
      </w:pPr>
    </w:p>
    <w:p w14:paraId="64C12D8A" w14:textId="77777777" w:rsidR="00B3735E" w:rsidRDefault="00B3735E" w:rsidP="00B37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Flegg</w:t>
      </w:r>
      <w:proofErr w:type="spellEnd"/>
      <w:r>
        <w:rPr>
          <w:rFonts w:ascii="Times New Roman" w:hAnsi="Times New Roman" w:cs="Times New Roman"/>
        </w:rPr>
        <w:t>, senior, of Needham Market, Suffolk(q.v.), brought a plaint</w:t>
      </w:r>
    </w:p>
    <w:p w14:paraId="61FCE3AB" w14:textId="77777777" w:rsidR="00B3735E" w:rsidRDefault="00B3735E" w:rsidP="00B37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debt against him and Nicholas </w:t>
      </w:r>
      <w:proofErr w:type="spellStart"/>
      <w:r>
        <w:rPr>
          <w:rFonts w:ascii="Times New Roman" w:hAnsi="Times New Roman" w:cs="Times New Roman"/>
        </w:rPr>
        <w:t>Langtoft</w:t>
      </w:r>
      <w:proofErr w:type="spellEnd"/>
      <w:r>
        <w:rPr>
          <w:rFonts w:ascii="Times New Roman" w:hAnsi="Times New Roman" w:cs="Times New Roman"/>
        </w:rPr>
        <w:t xml:space="preserve"> of East Dereham, Suffolk(q.v.).</w:t>
      </w:r>
    </w:p>
    <w:p w14:paraId="3DB6FD79" w14:textId="24C912D7" w:rsidR="00B3735E" w:rsidRDefault="00B3735E" w:rsidP="00B37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2456A5" w:rsidRPr="00CD3FD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0E49307" w14:textId="77777777" w:rsidR="002456A5" w:rsidRDefault="002456A5" w:rsidP="002456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Ovy</w:t>
      </w:r>
      <w:proofErr w:type="spellEnd"/>
      <w:r>
        <w:rPr>
          <w:rFonts w:ascii="Times New Roman" w:hAnsi="Times New Roman" w:cs="Times New Roman"/>
        </w:rPr>
        <w:t>(q.v.) brought a plaint of debt against him and James</w:t>
      </w:r>
    </w:p>
    <w:p w14:paraId="6BE953F9" w14:textId="77777777" w:rsidR="002456A5" w:rsidRDefault="002456A5" w:rsidP="002456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Grenewey</w:t>
      </w:r>
      <w:proofErr w:type="spellEnd"/>
      <w:r>
        <w:rPr>
          <w:rFonts w:ascii="Times New Roman" w:hAnsi="Times New Roman" w:cs="Times New Roman"/>
        </w:rPr>
        <w:t xml:space="preserve"> of Loddon(q.v.).</w:t>
      </w:r>
    </w:p>
    <w:p w14:paraId="71476EE4" w14:textId="77777777" w:rsidR="002456A5" w:rsidRDefault="002456A5" w:rsidP="002456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DE4E539" w14:textId="77777777" w:rsidR="002456A5" w:rsidRDefault="002456A5" w:rsidP="00B3735E">
      <w:pPr>
        <w:rPr>
          <w:rFonts w:ascii="Times New Roman" w:hAnsi="Times New Roman" w:cs="Times New Roman"/>
        </w:rPr>
      </w:pPr>
    </w:p>
    <w:p w14:paraId="3026E971" w14:textId="77777777" w:rsidR="00B3735E" w:rsidRDefault="00B3735E" w:rsidP="00B3735E">
      <w:pPr>
        <w:rPr>
          <w:rFonts w:ascii="Times New Roman" w:hAnsi="Times New Roman" w:cs="Times New Roman"/>
        </w:rPr>
      </w:pPr>
    </w:p>
    <w:p w14:paraId="5FD66FC3" w14:textId="77777777" w:rsidR="00B3735E" w:rsidRDefault="00B3735E" w:rsidP="00B3735E">
      <w:pPr>
        <w:rPr>
          <w:rFonts w:ascii="Times New Roman" w:hAnsi="Times New Roman" w:cs="Times New Roman"/>
        </w:rPr>
      </w:pPr>
    </w:p>
    <w:p w14:paraId="408A7244" w14:textId="4908A5D4" w:rsidR="00B3735E" w:rsidRDefault="00B3735E" w:rsidP="00B37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2017</w:t>
      </w:r>
    </w:p>
    <w:p w14:paraId="6BCE9ACB" w14:textId="3E32C578" w:rsidR="002456A5" w:rsidRDefault="002456A5" w:rsidP="00B37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 May 2019</w:t>
      </w:r>
      <w:bookmarkStart w:id="0" w:name="_GoBack"/>
      <w:bookmarkEnd w:id="0"/>
    </w:p>
    <w:p w14:paraId="1A4E8029" w14:textId="77777777" w:rsidR="006B2F86" w:rsidRPr="00E71FC3" w:rsidRDefault="002456A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87030" w14:textId="77777777" w:rsidR="00B3735E" w:rsidRDefault="00B3735E" w:rsidP="00E71FC3">
      <w:r>
        <w:separator/>
      </w:r>
    </w:p>
  </w:endnote>
  <w:endnote w:type="continuationSeparator" w:id="0">
    <w:p w14:paraId="335454E4" w14:textId="77777777" w:rsidR="00B3735E" w:rsidRDefault="00B3735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D92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7561F" w14:textId="77777777" w:rsidR="00B3735E" w:rsidRDefault="00B3735E" w:rsidP="00E71FC3">
      <w:r>
        <w:separator/>
      </w:r>
    </w:p>
  </w:footnote>
  <w:footnote w:type="continuationSeparator" w:id="0">
    <w:p w14:paraId="3687A9BF" w14:textId="77777777" w:rsidR="00B3735E" w:rsidRDefault="00B3735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35E"/>
    <w:rsid w:val="001A7C09"/>
    <w:rsid w:val="002456A5"/>
    <w:rsid w:val="00577BD5"/>
    <w:rsid w:val="00656CBA"/>
    <w:rsid w:val="006A1F77"/>
    <w:rsid w:val="00733BE7"/>
    <w:rsid w:val="00AB52E8"/>
    <w:rsid w:val="00B16D3F"/>
    <w:rsid w:val="00B3735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A89DD"/>
  <w15:chartTrackingRefBased/>
  <w15:docId w15:val="{9678BC65-F506-4C3F-8C34-EB1C8025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35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456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56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2017-10-28T21:12:00Z</dcterms:created>
  <dcterms:modified xsi:type="dcterms:W3CDTF">2019-05-07T12:49:00Z</dcterms:modified>
</cp:coreProperties>
</file>